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A47EA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A47EA5" w:rsidRPr="00A47EA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A47EA5" w:rsidRPr="00A47EA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A47EA5" w:rsidRPr="00A47EA5">
          <w:rPr>
            <w:rStyle w:val="aa"/>
          </w:rPr>
          <w:t xml:space="preserve"> 5 хирургическое отделение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A47EA5" w:rsidRPr="00A47EA5">
          <w:rPr>
            <w:u w:val="single"/>
          </w:rPr>
          <w:t xml:space="preserve"> 07143/019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A47EA5" w:rsidRPr="00A47EA5">
          <w:rPr>
            <w:rStyle w:val="aa"/>
          </w:rPr>
          <w:t xml:space="preserve"> Операционная медицинская сестра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A47EA5" w:rsidRPr="00A47EA5">
          <w:rPr>
            <w:rStyle w:val="aa"/>
          </w:rPr>
          <w:t xml:space="preserve"> 24268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A47EA5" w:rsidRPr="00A47EA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A87535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A87535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</w:t>
            </w:r>
            <w:r w:rsidR="002C22BD">
              <w:t>3</w:t>
            </w:r>
            <w:r w:rsidR="00081417">
              <w:t>2</w:t>
            </w:r>
          </w:p>
        </w:tc>
        <w:tc>
          <w:tcPr>
            <w:tcW w:w="1701" w:type="dxa"/>
            <w:vAlign w:val="center"/>
          </w:tcPr>
          <w:p w:rsidR="00172A22" w:rsidRPr="00172A22" w:rsidRDefault="00081417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081417" w:rsidRDefault="00081417" w:rsidP="00745D40">
            <w:pPr>
              <w:pStyle w:val="a8"/>
              <w:rPr>
                <w:b/>
              </w:rPr>
            </w:pPr>
            <w:r w:rsidRPr="0008141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</w:t>
            </w:r>
            <w:r w:rsidR="002C22BD">
              <w:t>80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2C22BD" w:rsidP="00745D40">
            <w:pPr>
              <w:pStyle w:val="a8"/>
            </w:pPr>
            <w:r>
              <w:t>60</w:t>
            </w:r>
          </w:p>
        </w:tc>
        <w:tc>
          <w:tcPr>
            <w:tcW w:w="1701" w:type="dxa"/>
            <w:vAlign w:val="center"/>
          </w:tcPr>
          <w:p w:rsidR="00172A22" w:rsidRPr="00172A22" w:rsidRDefault="00081417" w:rsidP="00745D40">
            <w:pPr>
              <w:pStyle w:val="a8"/>
            </w:pPr>
            <w:r>
              <w:t>700</w:t>
            </w:r>
          </w:p>
        </w:tc>
        <w:tc>
          <w:tcPr>
            <w:tcW w:w="1701" w:type="dxa"/>
            <w:vAlign w:val="center"/>
          </w:tcPr>
          <w:p w:rsidR="00172A22" w:rsidRPr="00081417" w:rsidRDefault="00081417" w:rsidP="00745D40">
            <w:pPr>
              <w:pStyle w:val="a8"/>
              <w:rPr>
                <w:b/>
              </w:rPr>
            </w:pPr>
            <w:r w:rsidRPr="0008141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</w:t>
            </w:r>
            <w:r w:rsidR="002C22BD">
              <w:t>80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081417" w:rsidRPr="00081417">
          <w:rPr>
            <w:bCs/>
          </w:rPr>
          <w:t>-</w:t>
        </w:r>
        <w:r w:rsidR="00081417" w:rsidRPr="00081417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081417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A47E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8753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87535" w:rsidRPr="009E2A4C">
            <w:rPr>
              <w:rStyle w:val="ad"/>
              <w:sz w:val="20"/>
              <w:szCs w:val="20"/>
            </w:rPr>
            <w:fldChar w:fldCharType="separate"/>
          </w:r>
          <w:r w:rsidR="00A47EA5">
            <w:rPr>
              <w:rStyle w:val="ad"/>
              <w:noProof/>
              <w:sz w:val="20"/>
              <w:szCs w:val="20"/>
            </w:rPr>
            <w:t>1</w:t>
          </w:r>
          <w:r w:rsidR="00A8753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47EA5" w:rsidRPr="00A47EA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3FD5026630D84F29846F94DC52CA3F81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 Э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50"/>
  </w:docVars>
  <w:rsids>
    <w:rsidRoot w:val="005F505F"/>
    <w:rsid w:val="00025683"/>
    <w:rsid w:val="00046815"/>
    <w:rsid w:val="0005566C"/>
    <w:rsid w:val="00081417"/>
    <w:rsid w:val="000C2609"/>
    <w:rsid w:val="000D1F5B"/>
    <w:rsid w:val="00110025"/>
    <w:rsid w:val="001429B1"/>
    <w:rsid w:val="00153330"/>
    <w:rsid w:val="001607C8"/>
    <w:rsid w:val="00172A22"/>
    <w:rsid w:val="001C4919"/>
    <w:rsid w:val="001F4D8D"/>
    <w:rsid w:val="00234932"/>
    <w:rsid w:val="00250DB3"/>
    <w:rsid w:val="002A2307"/>
    <w:rsid w:val="002A55F2"/>
    <w:rsid w:val="002C22BD"/>
    <w:rsid w:val="002D3828"/>
    <w:rsid w:val="002E55C6"/>
    <w:rsid w:val="00305B2F"/>
    <w:rsid w:val="00367816"/>
    <w:rsid w:val="003876C3"/>
    <w:rsid w:val="003C24DB"/>
    <w:rsid w:val="0040104A"/>
    <w:rsid w:val="00402CAC"/>
    <w:rsid w:val="00422581"/>
    <w:rsid w:val="00444410"/>
    <w:rsid w:val="004A47AD"/>
    <w:rsid w:val="004C3810"/>
    <w:rsid w:val="004C4DB2"/>
    <w:rsid w:val="00563E94"/>
    <w:rsid w:val="00576095"/>
    <w:rsid w:val="0059307F"/>
    <w:rsid w:val="005A3A36"/>
    <w:rsid w:val="005B466C"/>
    <w:rsid w:val="005B7FE8"/>
    <w:rsid w:val="005C0A9A"/>
    <w:rsid w:val="005F505F"/>
    <w:rsid w:val="00617B0E"/>
    <w:rsid w:val="00635D6C"/>
    <w:rsid w:val="0069682B"/>
    <w:rsid w:val="006C28B3"/>
    <w:rsid w:val="007049EB"/>
    <w:rsid w:val="00710271"/>
    <w:rsid w:val="00717C9F"/>
    <w:rsid w:val="00745D40"/>
    <w:rsid w:val="0076042D"/>
    <w:rsid w:val="007761E0"/>
    <w:rsid w:val="007A3631"/>
    <w:rsid w:val="007A4C5E"/>
    <w:rsid w:val="007D1852"/>
    <w:rsid w:val="007D2CEA"/>
    <w:rsid w:val="00883461"/>
    <w:rsid w:val="008C348D"/>
    <w:rsid w:val="008E68DE"/>
    <w:rsid w:val="0090588D"/>
    <w:rsid w:val="0092778A"/>
    <w:rsid w:val="00967790"/>
    <w:rsid w:val="009E7331"/>
    <w:rsid w:val="00A12349"/>
    <w:rsid w:val="00A47EA5"/>
    <w:rsid w:val="00A85BED"/>
    <w:rsid w:val="00A87535"/>
    <w:rsid w:val="00A91908"/>
    <w:rsid w:val="00AA4551"/>
    <w:rsid w:val="00AA46ED"/>
    <w:rsid w:val="00AA4DCC"/>
    <w:rsid w:val="00AD14A4"/>
    <w:rsid w:val="00AD7C32"/>
    <w:rsid w:val="00AF796F"/>
    <w:rsid w:val="00B56AA1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2016-10-17T11:03:00Z</dcterms:created>
  <dcterms:modified xsi:type="dcterms:W3CDTF">2016-10-18T09:19:00Z</dcterms:modified>
</cp:coreProperties>
</file>